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65AA2" w14:textId="77777777" w:rsidR="00DA36E8" w:rsidRDefault="00DA36E8"/>
    <w:p w14:paraId="7C1FB158"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708E8E81" w14:textId="77777777" w:rsidR="00EA6A66" w:rsidRPr="004048C0" w:rsidRDefault="00EA6A66" w:rsidP="00EA6A66">
      <w:r>
        <w:rPr>
          <w:b/>
        </w:rPr>
        <w:t>TO:</w:t>
      </w:r>
      <w:r>
        <w:rPr>
          <w:b/>
        </w:rPr>
        <w:tab/>
      </w:r>
      <w:r>
        <w:rPr>
          <w:b/>
        </w:rPr>
        <w:tab/>
      </w:r>
      <w:r>
        <w:rPr>
          <w:szCs w:val="24"/>
        </w:rPr>
        <w:t>Bradley Reynolds</w:t>
      </w:r>
      <w:r w:rsidRPr="004048C0">
        <w:t>, Attorney</w:t>
      </w:r>
    </w:p>
    <w:p w14:paraId="27FDCC1F" w14:textId="77777777" w:rsidR="00EA6A66" w:rsidRPr="004048C0" w:rsidRDefault="00EA6A66" w:rsidP="00EA6A66">
      <w:pPr>
        <w:ind w:left="1440"/>
      </w:pPr>
      <w:r w:rsidRPr="004048C0">
        <w:t>Legal Division</w:t>
      </w:r>
    </w:p>
    <w:p w14:paraId="4E8C9269" w14:textId="77777777" w:rsidR="00EA6A66" w:rsidRDefault="00EA6A66" w:rsidP="00EA6A66">
      <w:pPr>
        <w:tabs>
          <w:tab w:val="left" w:pos="1170"/>
        </w:tabs>
      </w:pPr>
      <w:r>
        <w:tab/>
      </w:r>
      <w:r>
        <w:tab/>
      </w:r>
    </w:p>
    <w:p w14:paraId="01D99520" w14:textId="55DA555D" w:rsidR="00EA6A66" w:rsidRPr="001C0F99" w:rsidRDefault="00EA6A66" w:rsidP="00EA6A66">
      <w:r>
        <w:rPr>
          <w:b/>
        </w:rPr>
        <w:t>FROM:</w:t>
      </w:r>
      <w:r>
        <w:rPr>
          <w:b/>
        </w:rPr>
        <w:tab/>
      </w:r>
      <w:r>
        <w:rPr>
          <w:szCs w:val="24"/>
        </w:rPr>
        <w:t xml:space="preserve">Patricia </w:t>
      </w:r>
      <w:r w:rsidRPr="001C0F99">
        <w:rPr>
          <w:szCs w:val="24"/>
        </w:rPr>
        <w:t>Garcia</w:t>
      </w:r>
      <w:r w:rsidRPr="001C0F99">
        <w:t xml:space="preserve">, </w:t>
      </w:r>
      <w:r>
        <w:t>Infrastructure Analysis Section Director</w:t>
      </w:r>
    </w:p>
    <w:p w14:paraId="133A8AF9" w14:textId="77777777" w:rsidR="00EA6A66" w:rsidRPr="001C0F99" w:rsidRDefault="00EA6A66" w:rsidP="00EA6A66">
      <w:pPr>
        <w:ind w:left="1440"/>
      </w:pPr>
      <w:r w:rsidRPr="001C0F99">
        <w:t>Infrastructure Division</w:t>
      </w:r>
    </w:p>
    <w:p w14:paraId="47F23B97" w14:textId="60D2D554" w:rsidR="00EA6A66" w:rsidRDefault="00EA6A66" w:rsidP="00EA6A66">
      <w:pPr>
        <w:tabs>
          <w:tab w:val="left" w:pos="1170"/>
        </w:tabs>
        <w:spacing w:before="240"/>
        <w:rPr>
          <w:rStyle w:val="Style1"/>
        </w:rPr>
      </w:pPr>
      <w:r>
        <w:rPr>
          <w:b/>
        </w:rPr>
        <w:t>DATE:</w:t>
      </w:r>
      <w:r>
        <w:rPr>
          <w:b/>
        </w:rPr>
        <w:tab/>
      </w:r>
      <w:r>
        <w:rPr>
          <w:b/>
        </w:rPr>
        <w:tab/>
      </w:r>
      <w:bookmarkStart w:id="0" w:name="_Hlk97897099"/>
      <w:r w:rsidRPr="00EA6A66">
        <w:rPr>
          <w:rStyle w:val="Style1"/>
          <w:color w:val="auto"/>
        </w:rPr>
        <w:t>September 12, 2022</w:t>
      </w:r>
      <w:bookmarkEnd w:id="0"/>
    </w:p>
    <w:p w14:paraId="32E4E520" w14:textId="77777777" w:rsidR="00EA6A66" w:rsidRDefault="00EA6A66" w:rsidP="00EA6A66">
      <w:pPr>
        <w:tabs>
          <w:tab w:val="left" w:pos="1170"/>
        </w:tabs>
        <w:spacing w:before="240"/>
      </w:pPr>
    </w:p>
    <w:p w14:paraId="1236CB3A" w14:textId="77777777" w:rsidR="00EA6A66" w:rsidRDefault="00EA6A66" w:rsidP="00EA6A66">
      <w:pPr>
        <w:ind w:left="1440" w:hanging="1440"/>
        <w:rPr>
          <w:b/>
          <w:i/>
          <w:szCs w:val="24"/>
        </w:rPr>
      </w:pPr>
      <w:r>
        <w:rPr>
          <w:b/>
        </w:rPr>
        <w:t>RE:</w:t>
      </w:r>
      <w:r>
        <w:rPr>
          <w:b/>
        </w:rPr>
        <w:tab/>
      </w:r>
      <w:r w:rsidRPr="001C0F99">
        <w:rPr>
          <w:bCs/>
        </w:rPr>
        <w:t>Docket No. 53445</w:t>
      </w:r>
      <w:r w:rsidRPr="001C0F99">
        <w:t xml:space="preserve"> – </w:t>
      </w:r>
      <w:r w:rsidRPr="001C0F99">
        <w:rPr>
          <w:i/>
        </w:rPr>
        <w:t>Application of</w:t>
      </w:r>
      <w:r w:rsidRPr="001C0F99">
        <w:rPr>
          <w:i/>
          <w:iCs/>
        </w:rPr>
        <w:t xml:space="preserve"> Undine Texas LLC to </w:t>
      </w:r>
      <w:bookmarkStart w:id="1" w:name="_Hlk97818886"/>
      <w:r w:rsidRPr="001C0F99">
        <w:rPr>
          <w:i/>
          <w:iCs/>
        </w:rPr>
        <w:t>Amend Its</w:t>
      </w:r>
      <w:r w:rsidRPr="001C0F99">
        <w:rPr>
          <w:i/>
        </w:rPr>
        <w:t xml:space="preserve"> </w:t>
      </w:r>
      <w:bookmarkEnd w:id="1"/>
      <w:r w:rsidRPr="001C0F99">
        <w:rPr>
          <w:i/>
        </w:rPr>
        <w:t xml:space="preserve">Certificate of Convenience and Necessity in </w:t>
      </w:r>
      <w:r w:rsidRPr="001C0F99">
        <w:rPr>
          <w:i/>
          <w:iCs/>
        </w:rPr>
        <w:t xml:space="preserve">Fort Bend County </w:t>
      </w:r>
      <w:r w:rsidRPr="001C0F99">
        <w:rPr>
          <w:i/>
        </w:rPr>
        <w:t xml:space="preserve">  </w:t>
      </w:r>
    </w:p>
    <w:p w14:paraId="14F894C4"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E28E3CD" wp14:editId="11B81FF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1F0A6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1F6FE571" w14:textId="77777777" w:rsidR="00D6426D" w:rsidRDefault="00D6426D" w:rsidP="00D6426D">
      <w:pPr>
        <w:rPr>
          <w:strike/>
        </w:rPr>
      </w:pPr>
    </w:p>
    <w:p w14:paraId="22C1E968"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73EBED64" w14:textId="77777777" w:rsidR="00EA6A66" w:rsidRPr="00EA6A66" w:rsidRDefault="00EA6A66" w:rsidP="00EA6A66">
      <w:r w:rsidRPr="00EA6A66">
        <w:t xml:space="preserve">On </w:t>
      </w:r>
      <w:bookmarkStart w:id="2" w:name="_Hlk97897182"/>
      <w:r w:rsidRPr="00EA6A66">
        <w:rPr>
          <w:rStyle w:val="Style1"/>
          <w:color w:val="auto"/>
        </w:rPr>
        <w:t>April 1, 2022</w:t>
      </w:r>
      <w:bookmarkEnd w:id="2"/>
      <w:r w:rsidRPr="00EA6A66">
        <w:rPr>
          <w:rStyle w:val="Style3"/>
        </w:rPr>
        <w:t>,</w:t>
      </w:r>
      <w:r w:rsidRPr="00EA6A66">
        <w:t xml:space="preserve"> Undine Texas, LLC (Undine)</w:t>
      </w:r>
      <w:r w:rsidRPr="00EA6A66">
        <w:rPr>
          <w:i/>
        </w:rPr>
        <w:t xml:space="preserve"> </w:t>
      </w:r>
      <w:r w:rsidRPr="00EA6A66">
        <w:t>filed with the Public Utility Commission of Texas (</w:t>
      </w:r>
      <w:r w:rsidRPr="00EA6A66">
        <w:rPr>
          <w:bCs/>
        </w:rPr>
        <w:t>Commission) an application to amend its</w:t>
      </w:r>
      <w:r w:rsidRPr="00EA6A66">
        <w:t xml:space="preserve"> water Certificate of Convenience and Necessity (CCN) No. 13260 in Fort Bend </w:t>
      </w:r>
      <w:r w:rsidRPr="00EA6A66">
        <w:rPr>
          <w:rFonts w:eastAsiaTheme="minorHAnsi"/>
        </w:rPr>
        <w:t>County</w:t>
      </w:r>
      <w:r w:rsidRPr="00EA6A66">
        <w:t xml:space="preserve">, Texas under Texas Water Code (TWC) §§ 13.242 through 13.250 and 16 Texas Administrative Code (TAC) §§ 24.225 through 24.237.   </w:t>
      </w:r>
    </w:p>
    <w:p w14:paraId="346273B6" w14:textId="77777777" w:rsidR="00EA6A66" w:rsidRPr="00EA6A66" w:rsidRDefault="00EA6A66" w:rsidP="00EA6A66"/>
    <w:p w14:paraId="5AA05536" w14:textId="63FE7885" w:rsidR="00EA6A66" w:rsidRPr="00EA6A66" w:rsidRDefault="00EA6A66" w:rsidP="00EA6A66">
      <w:r w:rsidRPr="00EA6A66">
        <w:t>Undine</w:t>
      </w:r>
      <w:r w:rsidR="00F24842" w:rsidRPr="00EA6A66">
        <w:rPr>
          <w:i/>
        </w:rPr>
        <w:t xml:space="preserve"> </w:t>
      </w:r>
      <w:r w:rsidR="00F24842" w:rsidRPr="00EA6A66">
        <w:t xml:space="preserve">is seeking to </w:t>
      </w:r>
      <w:bookmarkStart w:id="3" w:name="_Hlk99101508"/>
      <w:bookmarkStart w:id="4" w:name="_Hlk99100921"/>
      <w:r w:rsidRPr="00EA6A66">
        <w:t>amend its</w:t>
      </w:r>
      <w:r w:rsidR="00F24842" w:rsidRPr="00EA6A66">
        <w:t xml:space="preserve"> </w:t>
      </w:r>
      <w:bookmarkStart w:id="5" w:name="_Hlk93583108"/>
      <w:r w:rsidRPr="00EA6A66">
        <w:rPr>
          <w:rFonts w:eastAsiaTheme="minorHAnsi"/>
        </w:rPr>
        <w:t>water</w:t>
      </w:r>
      <w:bookmarkEnd w:id="3"/>
      <w:bookmarkEnd w:id="5"/>
      <w:r w:rsidR="00EE1D52" w:rsidRPr="00EA6A66">
        <w:t xml:space="preserve"> </w:t>
      </w:r>
      <w:r w:rsidR="00F24842" w:rsidRPr="00EA6A66">
        <w:t>CCN</w:t>
      </w:r>
      <w:bookmarkEnd w:id="4"/>
      <w:r w:rsidR="00F24842" w:rsidRPr="00EA6A66">
        <w:t xml:space="preserve"> for the service area containing </w:t>
      </w:r>
      <w:bookmarkStart w:id="6" w:name="_Hlk63326489"/>
      <w:r w:rsidRPr="00EA6A66">
        <w:t>0 customer connections and approximately 96 acres, comprised of uncertificated area.</w:t>
      </w:r>
    </w:p>
    <w:p w14:paraId="53F1D168" w14:textId="77777777" w:rsidR="00EA6A66" w:rsidRPr="00EA6A66" w:rsidRDefault="00EA6A66" w:rsidP="00EA6A66"/>
    <w:p w14:paraId="763814F1" w14:textId="3FFDEE73" w:rsidR="00E07403" w:rsidRPr="00EA6A66" w:rsidRDefault="00EA6A66" w:rsidP="00EA6A66">
      <w:r w:rsidRPr="00EA6A66">
        <w:t xml:space="preserve">The application proposes the addition of approximately 96 acres to CCN No. 13260. </w:t>
      </w:r>
    </w:p>
    <w:bookmarkEnd w:id="6"/>
    <w:p w14:paraId="60885071" w14:textId="77777777" w:rsidR="00F24842" w:rsidRPr="004048C0" w:rsidRDefault="00F24842" w:rsidP="00F24842">
      <w:pPr>
        <w:rPr>
          <w:color w:val="222222"/>
          <w:shd w:val="clear" w:color="auto" w:fill="FFFFFF"/>
        </w:rPr>
      </w:pPr>
    </w:p>
    <w:p w14:paraId="6882F8A8" w14:textId="77777777" w:rsidR="00F24842" w:rsidRPr="00D6426D" w:rsidRDefault="00D6426D" w:rsidP="00D6426D">
      <w:pPr>
        <w:pStyle w:val="ListParagraph"/>
        <w:numPr>
          <w:ilvl w:val="0"/>
          <w:numId w:val="2"/>
        </w:numPr>
        <w:ind w:left="360" w:hanging="360"/>
        <w:rPr>
          <w:b/>
          <w:u w:val="single"/>
        </w:rPr>
      </w:pPr>
      <w:r>
        <w:rPr>
          <w:b/>
          <w:u w:val="single"/>
        </w:rPr>
        <w:t>Notice</w:t>
      </w:r>
    </w:p>
    <w:p w14:paraId="038A3DAB" w14:textId="67ECCD48" w:rsidR="00D6426D" w:rsidRPr="00070D68" w:rsidRDefault="00D6426D" w:rsidP="00D6426D">
      <w:pPr>
        <w:rPr>
          <w:i/>
          <w:iCs/>
          <w:color w:val="FF0000"/>
        </w:rPr>
      </w:pPr>
      <w:r w:rsidRPr="00C366FF">
        <w:t>The</w:t>
      </w:r>
      <w:r w:rsidRPr="004048C0">
        <w:t xml:space="preserve"> </w:t>
      </w:r>
      <w:r>
        <w:t>deadline to intervene was</w:t>
      </w:r>
      <w:r w:rsidRPr="004048C0">
        <w:t xml:space="preserve"> </w:t>
      </w:r>
      <w:bookmarkStart w:id="7" w:name="_Hlk97904640"/>
      <w:r w:rsidR="00EA6A66" w:rsidRPr="00EA6A66">
        <w:rPr>
          <w:rStyle w:val="Style1"/>
          <w:color w:val="auto"/>
        </w:rPr>
        <w:t>June 13, 2022</w:t>
      </w:r>
      <w:bookmarkEnd w:id="7"/>
      <w:r w:rsidRPr="00EA6A66">
        <w:t xml:space="preserve">; </w:t>
      </w:r>
      <w:r w:rsidR="00EA6A66" w:rsidRPr="00EA6A66">
        <w:rPr>
          <w:rStyle w:val="Style1"/>
          <w:color w:val="auto"/>
        </w:rPr>
        <w:t>there were no motions to intervene, protests, or opt-out requests received.</w:t>
      </w:r>
    </w:p>
    <w:p w14:paraId="696C8D87" w14:textId="77777777" w:rsidR="00F24842" w:rsidRPr="004048C0" w:rsidRDefault="00F24842" w:rsidP="00F24842"/>
    <w:p w14:paraId="047E6E08" w14:textId="77777777" w:rsidR="00D6426D" w:rsidRPr="00D6426D" w:rsidRDefault="00D6426D" w:rsidP="00D6426D">
      <w:pPr>
        <w:pStyle w:val="ListParagraph"/>
        <w:numPr>
          <w:ilvl w:val="0"/>
          <w:numId w:val="2"/>
        </w:numPr>
        <w:ind w:left="360" w:hanging="360"/>
        <w:rPr>
          <w:b/>
          <w:u w:val="single"/>
        </w:rPr>
      </w:pPr>
      <w:bookmarkStart w:id="8" w:name="_Hlk22797463"/>
      <w:bookmarkStart w:id="9" w:name="_Hlk22816556"/>
      <w:r>
        <w:rPr>
          <w:b/>
          <w:u w:val="single"/>
        </w:rPr>
        <w:t>Factors Considered</w:t>
      </w:r>
    </w:p>
    <w:p w14:paraId="014FD14C"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8"/>
      <w:r w:rsidR="000E7D07">
        <w:rPr>
          <w:rFonts w:cs="Times New Roman"/>
        </w:rPr>
        <w:t>.</w:t>
      </w:r>
    </w:p>
    <w:p w14:paraId="6E1D0069" w14:textId="77777777" w:rsidR="000E7D07" w:rsidRDefault="000E7D07" w:rsidP="00F24842">
      <w:pPr>
        <w:pStyle w:val="BodyText"/>
        <w:spacing w:after="0"/>
        <w:jc w:val="both"/>
        <w:rPr>
          <w:rFonts w:cs="Times New Roman"/>
          <w:b/>
          <w:i/>
        </w:rPr>
      </w:pPr>
    </w:p>
    <w:bookmarkEnd w:id="9"/>
    <w:p w14:paraId="69A5B800" w14:textId="77777777" w:rsidR="00D6426D" w:rsidRPr="004048C0" w:rsidRDefault="00D6426D" w:rsidP="00EA6A66">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1590C71F" w14:textId="77777777" w:rsidR="006D757B" w:rsidRPr="00EA6A66" w:rsidRDefault="006D757B" w:rsidP="009C17A1">
      <w:pPr>
        <w:spacing w:before="240" w:after="120"/>
        <w:ind w:left="360"/>
      </w:pPr>
      <w:r w:rsidRPr="00EA6A66">
        <w:t>There are no customers in the requested area.</w:t>
      </w:r>
    </w:p>
    <w:p w14:paraId="1DCEA676"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lastRenderedPageBreak/>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8492B33" w14:textId="6A0B0EC1" w:rsidR="00EA6A66" w:rsidRDefault="00EA6A66" w:rsidP="00EA6A66">
      <w:pPr>
        <w:pStyle w:val="NoSpacing"/>
        <w:spacing w:before="240" w:after="240"/>
        <w:ind w:left="360"/>
        <w:jc w:val="both"/>
        <w:rPr>
          <w:rFonts w:cs="Times New Roman"/>
        </w:rPr>
      </w:pPr>
      <w:r>
        <w:rPr>
          <w:rFonts w:cs="Times New Roman"/>
        </w:rPr>
        <w:t xml:space="preserve">A developer has requested service from Undine for the requested area. </w:t>
      </w:r>
    </w:p>
    <w:p w14:paraId="4DC5205E"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1E779250" w14:textId="1A2A5896" w:rsidR="00921694" w:rsidRPr="00EA6A66" w:rsidRDefault="00EA6A66"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EA6A66">
        <w:rPr>
          <w:rFonts w:ascii="Times New Roman" w:hAnsi="Times New Roman" w:cs="Times New Roman"/>
          <w:sz w:val="24"/>
          <w:szCs w:val="24"/>
        </w:rPr>
        <w:t>Undine</w:t>
      </w:r>
      <w:r w:rsidR="00921694" w:rsidRPr="00EA6A66">
        <w:rPr>
          <w:i/>
        </w:rPr>
        <w:t xml:space="preserve"> </w:t>
      </w:r>
      <w:r w:rsidR="00921694" w:rsidRPr="00EA6A66">
        <w:rPr>
          <w:rFonts w:ascii="Times New Roman" w:hAnsi="Times New Roman" w:cs="Times New Roman"/>
          <w:sz w:val="24"/>
          <w:szCs w:val="24"/>
        </w:rPr>
        <w:t>will be the certificated entity for the requested area</w:t>
      </w:r>
      <w:r w:rsidR="00334D9C" w:rsidRPr="00EA6A66">
        <w:rPr>
          <w:rFonts w:ascii="Times New Roman" w:hAnsi="Times New Roman" w:cs="Times New Roman"/>
          <w:sz w:val="24"/>
          <w:szCs w:val="24"/>
        </w:rPr>
        <w:t xml:space="preserve"> </w:t>
      </w:r>
      <w:r w:rsidR="00921694" w:rsidRPr="00EA6A66">
        <w:rPr>
          <w:rFonts w:ascii="Times New Roman" w:hAnsi="Times New Roman" w:cs="Times New Roman"/>
          <w:sz w:val="24"/>
          <w:szCs w:val="24"/>
        </w:rPr>
        <w:t xml:space="preserve">and </w:t>
      </w:r>
      <w:r w:rsidR="00334D9C" w:rsidRPr="00EA6A66">
        <w:rPr>
          <w:rFonts w:ascii="Times New Roman" w:hAnsi="Times New Roman" w:cs="Times New Roman"/>
          <w:sz w:val="24"/>
          <w:szCs w:val="24"/>
        </w:rPr>
        <w:t xml:space="preserve">will </w:t>
      </w:r>
      <w:r w:rsidR="00921694" w:rsidRPr="00EA6A66">
        <w:rPr>
          <w:rFonts w:ascii="Times New Roman" w:hAnsi="Times New Roman" w:cs="Times New Roman"/>
          <w:sz w:val="24"/>
          <w:szCs w:val="24"/>
        </w:rPr>
        <w:t xml:space="preserve">be required to provide </w:t>
      </w:r>
      <w:r w:rsidR="00252EC0" w:rsidRPr="00EA6A66">
        <w:rPr>
          <w:rFonts w:ascii="Times New Roman" w:hAnsi="Times New Roman" w:cs="Times New Roman"/>
          <w:sz w:val="24"/>
          <w:szCs w:val="24"/>
        </w:rPr>
        <w:t xml:space="preserve">continuous and </w:t>
      </w:r>
      <w:r w:rsidR="00921694" w:rsidRPr="00EA6A66">
        <w:rPr>
          <w:rFonts w:ascii="Times New Roman" w:hAnsi="Times New Roman" w:cs="Times New Roman"/>
          <w:sz w:val="24"/>
          <w:szCs w:val="24"/>
        </w:rPr>
        <w:t>adequate</w:t>
      </w:r>
      <w:r w:rsidR="00252EC0" w:rsidRPr="00EA6A66">
        <w:rPr>
          <w:rFonts w:ascii="Times New Roman" w:hAnsi="Times New Roman" w:cs="Times New Roman"/>
          <w:sz w:val="24"/>
          <w:szCs w:val="24"/>
        </w:rPr>
        <w:t xml:space="preserve"> </w:t>
      </w:r>
      <w:r w:rsidR="00921694" w:rsidRPr="00EA6A66">
        <w:rPr>
          <w:rFonts w:ascii="Times New Roman" w:hAnsi="Times New Roman" w:cs="Times New Roman"/>
          <w:sz w:val="24"/>
          <w:szCs w:val="24"/>
        </w:rPr>
        <w:t xml:space="preserve">service to the requested area. </w:t>
      </w:r>
    </w:p>
    <w:p w14:paraId="6C34CA92" w14:textId="7BB83518" w:rsidR="00921694" w:rsidRPr="00EA6A66" w:rsidRDefault="00921694" w:rsidP="009C17A1">
      <w:pPr>
        <w:pStyle w:val="CommentText"/>
        <w:tabs>
          <w:tab w:val="clear" w:pos="720"/>
          <w:tab w:val="left" w:pos="360"/>
        </w:tabs>
        <w:spacing w:before="240" w:after="120"/>
        <w:ind w:left="360"/>
        <w:jc w:val="both"/>
        <w:rPr>
          <w:rFonts w:cs="Times New Roman"/>
        </w:rPr>
      </w:pPr>
      <w:r w:rsidRPr="00EA6A66">
        <w:rPr>
          <w:rFonts w:ascii="Times New Roman" w:hAnsi="Times New Roman" w:cs="Times New Roman"/>
          <w:sz w:val="24"/>
          <w:szCs w:val="24"/>
        </w:rPr>
        <w:t xml:space="preserve">The landowners in the area will have a </w:t>
      </w:r>
      <w:r w:rsidR="00EA6A66" w:rsidRPr="00EA6A66">
        <w:rPr>
          <w:rStyle w:val="Style1"/>
          <w:color w:val="auto"/>
        </w:rPr>
        <w:t>water</w:t>
      </w:r>
      <w:r w:rsidR="00677D79" w:rsidRPr="00EA6A66">
        <w:rPr>
          <w:rFonts w:ascii="Times New Roman" w:hAnsi="Times New Roman" w:cs="Times New Roman"/>
          <w:sz w:val="24"/>
          <w:szCs w:val="24"/>
        </w:rPr>
        <w:t xml:space="preserve"> </w:t>
      </w:r>
      <w:r w:rsidRPr="00EA6A66">
        <w:rPr>
          <w:rFonts w:ascii="Times New Roman" w:hAnsi="Times New Roman" w:cs="Times New Roman"/>
          <w:sz w:val="24"/>
          <w:szCs w:val="24"/>
        </w:rPr>
        <w:t xml:space="preserve">provider available when they need to request </w:t>
      </w:r>
      <w:r w:rsidR="00EA6A66" w:rsidRPr="00EA6A66">
        <w:rPr>
          <w:rStyle w:val="Style1"/>
          <w:color w:val="auto"/>
        </w:rPr>
        <w:t>water</w:t>
      </w:r>
      <w:r w:rsidR="00B9103D" w:rsidRPr="00EA6A66">
        <w:t xml:space="preserve"> </w:t>
      </w:r>
      <w:r w:rsidRPr="00EA6A66">
        <w:rPr>
          <w:rFonts w:ascii="Times New Roman" w:hAnsi="Times New Roman" w:cs="Times New Roman"/>
          <w:sz w:val="24"/>
          <w:szCs w:val="24"/>
        </w:rPr>
        <w:t>service.</w:t>
      </w:r>
      <w:r w:rsidRPr="00EA6A66">
        <w:rPr>
          <w:rFonts w:cs="Times New Roman"/>
        </w:rPr>
        <w:t xml:space="preserve"> </w:t>
      </w:r>
    </w:p>
    <w:p w14:paraId="404C3621" w14:textId="727CFBA0" w:rsidR="00921694" w:rsidRDefault="00F24842" w:rsidP="009C17A1">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46C569D4"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1E79BBB1"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3F222854" w14:textId="2CE692C9" w:rsidR="00F24842" w:rsidRDefault="00EA6A66" w:rsidP="009C17A1">
      <w:pPr>
        <w:spacing w:before="240" w:after="120"/>
        <w:ind w:left="360"/>
      </w:pPr>
      <w:r w:rsidRPr="004850E1">
        <w:t>Undine</w:t>
      </w:r>
      <w:r w:rsidR="00F24842" w:rsidRPr="004850E1">
        <w:rPr>
          <w:i/>
        </w:rPr>
        <w:t xml:space="preserve"> </w:t>
      </w:r>
      <w:r w:rsidR="00F24842" w:rsidRPr="004850E1">
        <w:t xml:space="preserve">has </w:t>
      </w:r>
      <w:r w:rsidR="00AA6F06" w:rsidRPr="004850E1">
        <w:t>several</w:t>
      </w:r>
      <w:r w:rsidR="00F24842" w:rsidRPr="004850E1">
        <w:t xml:space="preserve"> </w:t>
      </w:r>
      <w:r w:rsidR="00494C64" w:rsidRPr="004850E1">
        <w:t>Texas Commission on Environmental Quality (</w:t>
      </w:r>
      <w:r w:rsidR="00F24842" w:rsidRPr="004850E1">
        <w:t>TCEQ</w:t>
      </w:r>
      <w:r w:rsidR="00494C64" w:rsidRPr="004850E1">
        <w:t>)</w:t>
      </w:r>
      <w:r w:rsidR="00F24842" w:rsidRPr="004850E1">
        <w:t xml:space="preserve"> approved </w:t>
      </w:r>
      <w:r w:rsidR="00851FB7" w:rsidRPr="004850E1">
        <w:t>public water systems (PWS)</w:t>
      </w:r>
      <w:r w:rsidRPr="004850E1">
        <w:t xml:space="preserve">.  The PWS that will provide service to the requested area is  </w:t>
      </w:r>
      <w:r w:rsidR="00851FB7" w:rsidRPr="004850E1">
        <w:t xml:space="preserve"> registered as </w:t>
      </w:r>
      <w:r w:rsidR="004850E1" w:rsidRPr="004850E1">
        <w:t>Tejas Lakes</w:t>
      </w:r>
      <w:r w:rsidR="00851FB7" w:rsidRPr="004850E1">
        <w:t>, PWS ID No.</w:t>
      </w:r>
      <w:r w:rsidR="004850E1" w:rsidRPr="004850E1">
        <w:t xml:space="preserve"> 0790504</w:t>
      </w:r>
      <w:r w:rsidR="00851FB7" w:rsidRPr="004850E1">
        <w:t xml:space="preserve">.  </w:t>
      </w:r>
      <w:r w:rsidR="004850E1">
        <w:t>The Tejas Lakes PWS</w:t>
      </w:r>
      <w:r w:rsidR="00F24842" w:rsidRPr="004850E1">
        <w:rPr>
          <w:i/>
        </w:rPr>
        <w:t xml:space="preserve"> </w:t>
      </w:r>
      <w:r w:rsidR="00F24842" w:rsidRPr="004850E1">
        <w:t xml:space="preserve">does not have any violations listed in the TCEQ database.  No additional construction is necessary for </w:t>
      </w:r>
      <w:r w:rsidRPr="004850E1">
        <w:t>Undine</w:t>
      </w:r>
      <w:r w:rsidR="00F24842" w:rsidRPr="004850E1">
        <w:rPr>
          <w:i/>
        </w:rPr>
        <w:t xml:space="preserve"> </w:t>
      </w:r>
      <w:r w:rsidR="00F24842" w:rsidRPr="004850E1">
        <w:t>to serve the requested area.</w:t>
      </w:r>
      <w:r w:rsidR="00A0726E" w:rsidRPr="004850E1">
        <w:t xml:space="preserve">  </w:t>
      </w:r>
      <w:r w:rsidR="00AE62D6" w:rsidRPr="004850E1">
        <w:t>The</w:t>
      </w:r>
      <w:r w:rsidR="00A0726E" w:rsidRPr="004850E1">
        <w:t xml:space="preserve"> Commission’s complaint records, which go back to 201</w:t>
      </w:r>
      <w:r w:rsidR="00161138" w:rsidRPr="004850E1">
        <w:t>7</w:t>
      </w:r>
      <w:r w:rsidR="00A0726E" w:rsidRPr="004850E1">
        <w:t xml:space="preserve">, show </w:t>
      </w:r>
      <w:r w:rsidR="004850E1" w:rsidRPr="004850E1">
        <w:t>115</w:t>
      </w:r>
      <w:r w:rsidR="00AE62D6" w:rsidRPr="004850E1">
        <w:t xml:space="preserve"> complaints </w:t>
      </w:r>
      <w:r w:rsidR="00A0726E" w:rsidRPr="004850E1">
        <w:t xml:space="preserve">against </w:t>
      </w:r>
      <w:r w:rsidRPr="004850E1">
        <w:t>Undine</w:t>
      </w:r>
      <w:r w:rsidR="00A0726E" w:rsidRPr="004850E1">
        <w:t>.</w:t>
      </w:r>
      <w:r w:rsidR="00F24842" w:rsidRPr="004850E1">
        <w:t xml:space="preserve"> </w:t>
      </w:r>
    </w:p>
    <w:p w14:paraId="1C71ECBE"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599400C6" w14:textId="11442B1A" w:rsidR="008F5A34" w:rsidRPr="004850E1" w:rsidRDefault="00334D9C" w:rsidP="009C17A1">
      <w:pPr>
        <w:spacing w:before="240" w:after="120"/>
        <w:ind w:left="360"/>
      </w:pPr>
      <w:r w:rsidRPr="004850E1">
        <w:t xml:space="preserve">Service was requested from neighboring utilities and none of them </w:t>
      </w:r>
      <w:r w:rsidR="004850E1">
        <w:t>responded to the request t</w:t>
      </w:r>
      <w:r w:rsidRPr="004850E1">
        <w:t xml:space="preserve">o provide service.  TCEQ has approved plans for </w:t>
      </w:r>
      <w:r w:rsidR="00EA6A66" w:rsidRPr="004850E1">
        <w:t>Undine</w:t>
      </w:r>
      <w:r w:rsidRPr="004850E1">
        <w:rPr>
          <w:i/>
        </w:rPr>
        <w:t xml:space="preserve"> </w:t>
      </w:r>
      <w:r w:rsidRPr="004850E1">
        <w:t xml:space="preserve">to build facilities in the requested area to serve future customers and will have sufficient capacity to serve the area.  Therefore, concerns of regionalization or consolidation do not apply. </w:t>
      </w:r>
    </w:p>
    <w:p w14:paraId="1DEE9E46"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783132C0" w14:textId="1214AA33" w:rsidR="00921694" w:rsidRPr="004850E1" w:rsidRDefault="00EA6A66" w:rsidP="009C17A1">
      <w:pPr>
        <w:spacing w:before="240" w:after="120"/>
        <w:ind w:left="360"/>
        <w:rPr>
          <w:szCs w:val="24"/>
        </w:rPr>
      </w:pPr>
      <w:r w:rsidRPr="004850E1">
        <w:t>Undine</w:t>
      </w:r>
      <w:r w:rsidR="00921694" w:rsidRPr="004850E1">
        <w:rPr>
          <w:i/>
        </w:rPr>
        <w:t xml:space="preserve"> </w:t>
      </w:r>
      <w:r w:rsidR="00F90384" w:rsidRPr="004850E1">
        <w:t xml:space="preserve">received a request for service for the requested area from </w:t>
      </w:r>
      <w:r w:rsidR="001417E5" w:rsidRPr="004850E1">
        <w:t xml:space="preserve">a </w:t>
      </w:r>
      <w:r w:rsidR="00F90384" w:rsidRPr="004850E1">
        <w:t xml:space="preserve">developer. </w:t>
      </w:r>
      <w:r w:rsidR="001417E5" w:rsidRPr="004850E1">
        <w:t xml:space="preserve"> </w:t>
      </w:r>
      <w:r w:rsidR="00F90384" w:rsidRPr="004850E1">
        <w:t xml:space="preserve">Service was requested from neighboring utilities and </w:t>
      </w:r>
      <w:r w:rsidR="004850E1" w:rsidRPr="004850E1">
        <w:t xml:space="preserve">none of them responded to the request to provide </w:t>
      </w:r>
      <w:r w:rsidR="004850E1" w:rsidRPr="004850E1">
        <w:lastRenderedPageBreak/>
        <w:t xml:space="preserve">service.  </w:t>
      </w:r>
      <w:r w:rsidRPr="004850E1">
        <w:t>Undine</w:t>
      </w:r>
      <w:r w:rsidR="00F90384" w:rsidRPr="004850E1">
        <w:rPr>
          <w:i/>
        </w:rPr>
        <w:t xml:space="preserve"> </w:t>
      </w:r>
      <w:r w:rsidR="00921694" w:rsidRPr="004850E1">
        <w:t xml:space="preserve">has approved TCEQ plans to build facilities in the requested area to serve future customers and will have sufficient capacity to serve the area. </w:t>
      </w:r>
      <w:r w:rsidR="00921694" w:rsidRPr="004850E1">
        <w:rPr>
          <w:szCs w:val="24"/>
        </w:rPr>
        <w:t>Therefore, it is not feasible to obtain service from an adjacent retail public utility.</w:t>
      </w:r>
    </w:p>
    <w:p w14:paraId="1274E145"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28F2CEBD" w14:textId="77777777" w:rsidR="00D529C6" w:rsidRPr="008F5A34" w:rsidRDefault="00D529C6" w:rsidP="009C17A1">
      <w:pPr>
        <w:spacing w:before="240" w:after="120"/>
        <w:ind w:firstLine="360"/>
        <w:rPr>
          <w:rFonts w:eastAsiaTheme="minorHAnsi"/>
          <w:color w:val="000000" w:themeColor="text1"/>
        </w:rPr>
      </w:pPr>
      <w:bookmarkStart w:id="10" w:name="_Hlk98141939"/>
      <w:r w:rsidRPr="008F5A34">
        <w:rPr>
          <w:rFonts w:eastAsiaTheme="minorHAnsi"/>
          <w:color w:val="000000" w:themeColor="text1"/>
        </w:rPr>
        <w:t>The Rate Regulation Division will be addressing this criterion in a separate memo.</w:t>
      </w:r>
    </w:p>
    <w:bookmarkEnd w:id="10"/>
    <w:p w14:paraId="05F1E4C2"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2BE18D84"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06FECCC9"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7802E799" w14:textId="77777777" w:rsidR="00161138" w:rsidRDefault="00161138" w:rsidP="00161138">
      <w:pPr>
        <w:pStyle w:val="ListParagraph"/>
        <w:spacing w:after="0"/>
        <w:ind w:left="360" w:firstLine="0"/>
        <w:jc w:val="both"/>
        <w:rPr>
          <w:rFonts w:cs="Times New Roman"/>
        </w:rPr>
      </w:pPr>
      <w:bookmarkStart w:id="11" w:name="_Hlk95387252"/>
    </w:p>
    <w:p w14:paraId="227BDBB5" w14:textId="4C763990" w:rsidR="00161138" w:rsidRPr="004850E1" w:rsidRDefault="00161138" w:rsidP="00AE62D6">
      <w:pPr>
        <w:ind w:left="360"/>
      </w:pPr>
      <w:r w:rsidRPr="004850E1">
        <w:t xml:space="preserve">The environmental integrity of the land </w:t>
      </w:r>
      <w:bookmarkStart w:id="12" w:name="_Hlk97889125"/>
      <w:r w:rsidR="004850E1" w:rsidRPr="004850E1">
        <w:rPr>
          <w:rStyle w:val="Style1"/>
          <w:color w:val="auto"/>
        </w:rPr>
        <w:t xml:space="preserve">will be minimally affected as facilities are constructed </w:t>
      </w:r>
      <w:bookmarkEnd w:id="12"/>
      <w:r w:rsidRPr="004850E1">
        <w:t>to provide service to the requested area.</w:t>
      </w:r>
    </w:p>
    <w:bookmarkEnd w:id="11"/>
    <w:p w14:paraId="04A883CD" w14:textId="77777777"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3ACD8B37" w14:textId="5EF3FDBD" w:rsidR="0040550F" w:rsidRDefault="0040550F" w:rsidP="00252EC0">
      <w:pPr>
        <w:pStyle w:val="NoSpacing"/>
        <w:spacing w:before="240" w:after="120"/>
        <w:ind w:firstLine="360"/>
        <w:jc w:val="both"/>
      </w:pPr>
      <w:r>
        <w:t xml:space="preserve">Future residents of the planned development will have </w:t>
      </w:r>
      <w:r w:rsidR="004850E1">
        <w:rPr>
          <w:rFonts w:eastAsiaTheme="minorHAnsi"/>
        </w:rPr>
        <w:t>water</w:t>
      </w:r>
      <w:r w:rsidR="00246F1E">
        <w:t xml:space="preserve"> </w:t>
      </w:r>
      <w:r>
        <w:t>service.</w:t>
      </w:r>
    </w:p>
    <w:p w14:paraId="47714FC9" w14:textId="77777777" w:rsidR="0040550F" w:rsidRDefault="0040550F" w:rsidP="0040550F">
      <w:pPr>
        <w:pStyle w:val="NoSpacing"/>
        <w:ind w:firstLine="360"/>
        <w:jc w:val="both"/>
        <w:rPr>
          <w:rFonts w:cs="Times New Roman"/>
          <w:color w:val="000000" w:themeColor="text1"/>
        </w:rPr>
      </w:pPr>
    </w:p>
    <w:p w14:paraId="610EB513"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0C4578B1" w14:textId="17971488" w:rsidR="00F24842" w:rsidRDefault="0034502C" w:rsidP="00F24842">
      <w:pPr>
        <w:pStyle w:val="NoSpacing"/>
        <w:jc w:val="both"/>
        <w:rPr>
          <w:rFonts w:cs="Times New Roman"/>
        </w:rPr>
      </w:pPr>
      <w:r>
        <w:t xml:space="preserve">Based on the mapping review by </w:t>
      </w:r>
      <w:bookmarkStart w:id="13" w:name="_Hlk97907535"/>
      <w:sdt>
        <w:sdtPr>
          <w:rPr>
            <w:rStyle w:val="Style4"/>
          </w:rPr>
          <w:id w:val="-587453430"/>
          <w:placeholder>
            <w:docPart w:val="559BEB306D0940E585526B26EA2D1871"/>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4850E1" w:rsidRPr="004850E1">
            <w:rPr>
              <w:rStyle w:val="Style4"/>
            </w:rPr>
            <w:t>Dave Babicki</w:t>
          </w:r>
        </w:sdtContent>
      </w:sdt>
      <w:bookmarkEnd w:id="13"/>
      <w:r w:rsidRPr="004850E1">
        <w:t>,</w:t>
      </w:r>
      <w:r w:rsidR="00FE5966" w:rsidRPr="004850E1">
        <w:t xml:space="preserve"> Infrastructure Division,</w:t>
      </w:r>
      <w:r w:rsidRPr="004850E1">
        <w:t xml:space="preserve"> and my technical and managerial review, </w:t>
      </w:r>
      <w:r w:rsidR="00B00B5D" w:rsidRPr="004850E1">
        <w:t>I</w:t>
      </w:r>
      <w:r w:rsidRPr="004850E1">
        <w:t xml:space="preserve"> </w:t>
      </w:r>
      <w:r w:rsidR="00F24842" w:rsidRPr="004850E1">
        <w:rPr>
          <w:rFonts w:cs="Times New Roman"/>
        </w:rPr>
        <w:t xml:space="preserve">recommend that </w:t>
      </w:r>
      <w:r w:rsidR="00EA6A66" w:rsidRPr="004850E1">
        <w:rPr>
          <w:rFonts w:cs="Times New Roman"/>
        </w:rPr>
        <w:t>Undine</w:t>
      </w:r>
      <w:r w:rsidR="00F24842" w:rsidRPr="004850E1">
        <w:rPr>
          <w:rFonts w:cs="Times New Roman"/>
          <w:i/>
        </w:rPr>
        <w:t xml:space="preserve"> </w:t>
      </w:r>
      <w:r w:rsidR="00F24842" w:rsidRPr="004850E1">
        <w:rPr>
          <w:rFonts w:cs="Times New Roman"/>
        </w:rPr>
        <w:t>meets all of the statutory requirements of Texas Water Code Chapter 13 and the Commission's Chapter 24 rules and regulations, is capable of providing continuous and adequate service</w:t>
      </w:r>
      <w:r w:rsidR="00422E3C" w:rsidRPr="004850E1">
        <w:rPr>
          <w:rFonts w:cs="Times New Roman"/>
        </w:rPr>
        <w:t>.  I further recommend that</w:t>
      </w:r>
      <w:r w:rsidR="00F24842" w:rsidRPr="004850E1">
        <w:rPr>
          <w:rFonts w:cs="Times New Roman"/>
        </w:rPr>
        <w:t xml:space="preserve"> approving this application to </w:t>
      </w:r>
      <w:r w:rsidR="004850E1" w:rsidRPr="004850E1">
        <w:t>amend its</w:t>
      </w:r>
      <w:r w:rsidR="00CA2FA2" w:rsidRPr="004850E1">
        <w:t xml:space="preserve"> </w:t>
      </w:r>
      <w:r w:rsidR="004850E1" w:rsidRPr="004850E1">
        <w:t>water</w:t>
      </w:r>
      <w:r w:rsidR="00CA2FA2" w:rsidRPr="004850E1">
        <w:t xml:space="preserve"> CCN No. </w:t>
      </w:r>
      <w:r w:rsidR="004850E1" w:rsidRPr="004850E1">
        <w:t>13260</w:t>
      </w:r>
      <w:r w:rsidR="00CA2FA2" w:rsidRPr="004850E1">
        <w:t xml:space="preserve"> </w:t>
      </w:r>
      <w:r w:rsidR="00F24842" w:rsidRPr="004850E1">
        <w:rPr>
          <w:rFonts w:cs="Times New Roman"/>
        </w:rPr>
        <w:t>is necessary for the service, accommodation, convenience and safety of the public.</w:t>
      </w:r>
    </w:p>
    <w:p w14:paraId="6033C928" w14:textId="77777777" w:rsidR="00CA2FA2" w:rsidRDefault="00CA2FA2" w:rsidP="00F24842">
      <w:pPr>
        <w:pStyle w:val="NoSpacing"/>
        <w:jc w:val="both"/>
        <w:rPr>
          <w:rFonts w:cs="Times New Roman"/>
        </w:rPr>
      </w:pPr>
    </w:p>
    <w:p w14:paraId="3DB8FFD6" w14:textId="10A6D063" w:rsidR="00256316" w:rsidRDefault="00EA6A66" w:rsidP="00324630">
      <w:r w:rsidRPr="009F4002">
        <w:t>Undine</w:t>
      </w:r>
      <w:r w:rsidR="00256316" w:rsidRPr="009F4002">
        <w:rPr>
          <w:i/>
        </w:rPr>
        <w:t xml:space="preserve"> </w:t>
      </w:r>
      <w:r w:rsidR="00256316" w:rsidRPr="009F4002">
        <w:t xml:space="preserve">consented to the attached </w:t>
      </w:r>
      <w:r w:rsidR="004850E1" w:rsidRPr="009F4002">
        <w:rPr>
          <w:rStyle w:val="Style1"/>
          <w:color w:val="auto"/>
        </w:rPr>
        <w:t>map, tariff, and certificate</w:t>
      </w:r>
      <w:r w:rsidR="00324630" w:rsidRPr="009F4002">
        <w:rPr>
          <w:rStyle w:val="Style1"/>
          <w:color w:val="auto"/>
        </w:rPr>
        <w:t xml:space="preserve"> </w:t>
      </w:r>
      <w:r w:rsidR="00256316" w:rsidRPr="00AC3400">
        <w:t xml:space="preserve">on </w:t>
      </w:r>
      <w:r w:rsidR="00AC3400" w:rsidRPr="00AC3400">
        <w:rPr>
          <w:rStyle w:val="Style1"/>
          <w:color w:val="auto"/>
        </w:rPr>
        <w:t>July 20, 2022</w:t>
      </w:r>
      <w:r w:rsidR="00256316" w:rsidRPr="00AC3400">
        <w:t>.</w:t>
      </w:r>
    </w:p>
    <w:sectPr w:rsidR="0025631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60E5" w14:textId="77777777" w:rsidR="004508FB" w:rsidRDefault="004508FB">
      <w:r>
        <w:separator/>
      </w:r>
    </w:p>
  </w:endnote>
  <w:endnote w:type="continuationSeparator" w:id="0">
    <w:p w14:paraId="62DAAC80" w14:textId="77777777" w:rsidR="004508FB" w:rsidRDefault="0045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1D07" w14:textId="77777777" w:rsidR="004508FB" w:rsidRDefault="004508FB">
      <w:r>
        <w:separator/>
      </w:r>
    </w:p>
  </w:footnote>
  <w:footnote w:type="continuationSeparator" w:id="0">
    <w:p w14:paraId="71925814" w14:textId="77777777" w:rsidR="004508FB" w:rsidRDefault="00450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F4A4" w14:textId="77777777" w:rsidR="00DA36E8" w:rsidRDefault="00DA36E8">
    <w:pPr>
      <w:pStyle w:val="Header"/>
      <w:jc w:val="center"/>
      <w:rPr>
        <w:b/>
        <w:i/>
        <w:sz w:val="38"/>
      </w:rPr>
    </w:pPr>
    <w:r>
      <w:rPr>
        <w:b/>
        <w:i/>
        <w:sz w:val="38"/>
      </w:rPr>
      <w:t>Public Utility Commission of Texas</w:t>
    </w:r>
  </w:p>
  <w:p w14:paraId="795AE5A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F29531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F40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8FB"/>
    <w:rsid w:val="0003619D"/>
    <w:rsid w:val="000410E4"/>
    <w:rsid w:val="00070D68"/>
    <w:rsid w:val="000765DC"/>
    <w:rsid w:val="000E7D07"/>
    <w:rsid w:val="00100B4C"/>
    <w:rsid w:val="00116570"/>
    <w:rsid w:val="001347C2"/>
    <w:rsid w:val="001417E5"/>
    <w:rsid w:val="00161138"/>
    <w:rsid w:val="00172DBD"/>
    <w:rsid w:val="001F3D60"/>
    <w:rsid w:val="00201876"/>
    <w:rsid w:val="0021649B"/>
    <w:rsid w:val="00246F1E"/>
    <w:rsid w:val="00252EC0"/>
    <w:rsid w:val="00256316"/>
    <w:rsid w:val="0026404A"/>
    <w:rsid w:val="002726B5"/>
    <w:rsid w:val="0028111B"/>
    <w:rsid w:val="00291E6C"/>
    <w:rsid w:val="002A4FE8"/>
    <w:rsid w:val="002B7AE7"/>
    <w:rsid w:val="00304F6C"/>
    <w:rsid w:val="00324630"/>
    <w:rsid w:val="00334D9C"/>
    <w:rsid w:val="0034502C"/>
    <w:rsid w:val="003A0C51"/>
    <w:rsid w:val="003E2B55"/>
    <w:rsid w:val="0040550F"/>
    <w:rsid w:val="00422E3C"/>
    <w:rsid w:val="004249AC"/>
    <w:rsid w:val="004508FB"/>
    <w:rsid w:val="004536F1"/>
    <w:rsid w:val="00465A4D"/>
    <w:rsid w:val="004838FF"/>
    <w:rsid w:val="004850E1"/>
    <w:rsid w:val="00494C64"/>
    <w:rsid w:val="004A1628"/>
    <w:rsid w:val="004F4C10"/>
    <w:rsid w:val="004F777C"/>
    <w:rsid w:val="0051495C"/>
    <w:rsid w:val="005235EF"/>
    <w:rsid w:val="00555FD1"/>
    <w:rsid w:val="00567049"/>
    <w:rsid w:val="005768DE"/>
    <w:rsid w:val="005E2F97"/>
    <w:rsid w:val="006153C5"/>
    <w:rsid w:val="00677D79"/>
    <w:rsid w:val="006D757B"/>
    <w:rsid w:val="00720ADF"/>
    <w:rsid w:val="007E4EE0"/>
    <w:rsid w:val="008262FF"/>
    <w:rsid w:val="00836778"/>
    <w:rsid w:val="00851FB7"/>
    <w:rsid w:val="00864A05"/>
    <w:rsid w:val="00882876"/>
    <w:rsid w:val="008C469B"/>
    <w:rsid w:val="008D0899"/>
    <w:rsid w:val="008E7F6D"/>
    <w:rsid w:val="008F2E32"/>
    <w:rsid w:val="008F5A34"/>
    <w:rsid w:val="0091083F"/>
    <w:rsid w:val="00921694"/>
    <w:rsid w:val="009347EE"/>
    <w:rsid w:val="009C17A1"/>
    <w:rsid w:val="009D6973"/>
    <w:rsid w:val="009E377E"/>
    <w:rsid w:val="009F4002"/>
    <w:rsid w:val="009F614F"/>
    <w:rsid w:val="00A0726E"/>
    <w:rsid w:val="00A477CD"/>
    <w:rsid w:val="00A62AAC"/>
    <w:rsid w:val="00A7691E"/>
    <w:rsid w:val="00AA6F06"/>
    <w:rsid w:val="00AC3400"/>
    <w:rsid w:val="00AD0346"/>
    <w:rsid w:val="00AD03C4"/>
    <w:rsid w:val="00AE62D6"/>
    <w:rsid w:val="00B00B5D"/>
    <w:rsid w:val="00B36C2A"/>
    <w:rsid w:val="00B56DD2"/>
    <w:rsid w:val="00B65EAB"/>
    <w:rsid w:val="00B9103D"/>
    <w:rsid w:val="00B97778"/>
    <w:rsid w:val="00BB7F4F"/>
    <w:rsid w:val="00BC45A5"/>
    <w:rsid w:val="00BF3F27"/>
    <w:rsid w:val="00C24873"/>
    <w:rsid w:val="00C24DDF"/>
    <w:rsid w:val="00C3347D"/>
    <w:rsid w:val="00C75700"/>
    <w:rsid w:val="00C81C33"/>
    <w:rsid w:val="00CA2FA2"/>
    <w:rsid w:val="00D04D69"/>
    <w:rsid w:val="00D2232F"/>
    <w:rsid w:val="00D529C6"/>
    <w:rsid w:val="00D52A97"/>
    <w:rsid w:val="00D6426D"/>
    <w:rsid w:val="00D82C23"/>
    <w:rsid w:val="00D96EBD"/>
    <w:rsid w:val="00DA36E8"/>
    <w:rsid w:val="00DB58C7"/>
    <w:rsid w:val="00DC6F20"/>
    <w:rsid w:val="00DD6A01"/>
    <w:rsid w:val="00E01CC6"/>
    <w:rsid w:val="00E07403"/>
    <w:rsid w:val="00E25529"/>
    <w:rsid w:val="00E81614"/>
    <w:rsid w:val="00EA5690"/>
    <w:rsid w:val="00EA6A66"/>
    <w:rsid w:val="00EE1D52"/>
    <w:rsid w:val="00EE3B86"/>
    <w:rsid w:val="00F24842"/>
    <w:rsid w:val="00F721EF"/>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11708"/>
  <w15:chartTrackingRefBased/>
  <w15:docId w15:val="{C5070F9C-6398-495C-9E17-A1091C6A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CCN%20Final%20Rec%20Memo%20Draft%20-%20Infrastructure%20Division%20(revised%203-10-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9BEB306D0940E585526B26EA2D1871"/>
        <w:category>
          <w:name w:val="General"/>
          <w:gallery w:val="placeholder"/>
        </w:category>
        <w:types>
          <w:type w:val="bbPlcHdr"/>
        </w:types>
        <w:behaviors>
          <w:behavior w:val="content"/>
        </w:behaviors>
        <w:guid w:val="{E9EF8065-2939-476F-A4D3-72E4544F926E}"/>
      </w:docPartPr>
      <w:docPartBody>
        <w:p w:rsidR="00F63CD0" w:rsidRDefault="00F63CD0">
          <w:pPr>
            <w:pStyle w:val="559BEB306D0940E585526B26EA2D1871"/>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D0"/>
    <w:rsid w:val="00F63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59BEB306D0940E585526B26EA2D1871">
    <w:name w:val="559BEB306D0940E585526B26EA2D1871"/>
  </w:style>
  <w:style w:type="paragraph" w:customStyle="1" w:styleId="374A8BF86B1E435F9AB811338229946F">
    <w:name w:val="374A8BF86B1E435F9AB81133822994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Final Rec Memo Draft - Infrastructure Division (revised 3-10-2022).dotx</Template>
  <TotalTime>23</TotalTime>
  <Pages>3</Pages>
  <Words>933</Words>
  <Characters>5089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Patricia Garcia</cp:lastModifiedBy>
  <cp:revision>3</cp:revision>
  <cp:lastPrinted>2014-10-31T15:06:00Z</cp:lastPrinted>
  <dcterms:created xsi:type="dcterms:W3CDTF">2022-09-03T00:12:00Z</dcterms:created>
  <dcterms:modified xsi:type="dcterms:W3CDTF">2022-09-08T18:02:00Z</dcterms:modified>
</cp:coreProperties>
</file>